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7057C59A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5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590C98" w:rsidRPr="00590C98">
        <w:rPr>
          <w:rFonts w:ascii="Arial" w:hAnsi="Arial" w:cs="Arial"/>
          <w:b/>
          <w:sz w:val="22"/>
          <w:szCs w:val="22"/>
          <w:lang w:val="sv-SE"/>
        </w:rPr>
        <w:t>S3-254271</w:t>
      </w:r>
    </w:p>
    <w:p w14:paraId="6DBB2121" w14:textId="77777777" w:rsidR="00D91D38" w:rsidRPr="00872560" w:rsidRDefault="00D91D38" w:rsidP="00D91D38">
      <w:pPr>
        <w:pStyle w:val="Header"/>
        <w:rPr>
          <w:b w:val="0"/>
          <w:bCs/>
          <w:sz w:val="24"/>
        </w:rPr>
      </w:pPr>
      <w:r>
        <w:rPr>
          <w:rFonts w:cs="Arial" w:hint="eastAsia"/>
          <w:sz w:val="22"/>
          <w:szCs w:val="22"/>
          <w:lang w:val="sv-SE" w:eastAsia="zh-CN"/>
        </w:rPr>
        <w:t>Dallas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sv-SE" w:eastAsia="zh-CN"/>
        </w:rPr>
        <w:t>US</w:t>
      </w:r>
      <w:r>
        <w:rPr>
          <w:rFonts w:cs="Arial"/>
          <w:sz w:val="22"/>
          <w:szCs w:val="22"/>
          <w:lang w:val="sv-SE"/>
        </w:rPr>
        <w:t xml:space="preserve">, 17 – 21 </w:t>
      </w:r>
      <w:r>
        <w:rPr>
          <w:rFonts w:cs="Arial" w:hint="eastAsia"/>
          <w:sz w:val="22"/>
          <w:szCs w:val="22"/>
          <w:lang w:val="sv-SE" w:eastAsia="zh-CN"/>
        </w:rPr>
        <w:t>November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>Huawei, HiSilicon</w:t>
      </w:r>
    </w:p>
    <w:p w14:paraId="65CE4E4B" w14:textId="33E11F8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570A3">
        <w:rPr>
          <w:rFonts w:ascii="Arial" w:hAnsi="Arial" w:cs="Arial" w:hint="eastAsia"/>
          <w:b/>
          <w:bCs/>
          <w:lang w:eastAsia="zh-CN"/>
        </w:rPr>
        <w:t>S</w:t>
      </w:r>
      <w:r w:rsidR="00B570A3" w:rsidRPr="00B570A3">
        <w:rPr>
          <w:rFonts w:ascii="Arial" w:hAnsi="Arial" w:cs="Arial"/>
          <w:b/>
          <w:bCs/>
        </w:rPr>
        <w:t xml:space="preserve">olution on </w:t>
      </w:r>
      <w:r w:rsidR="00C23739" w:rsidRPr="00C23739">
        <w:rPr>
          <w:rFonts w:ascii="Arial" w:hAnsi="Arial" w:cs="Arial"/>
          <w:b/>
          <w:bCs/>
        </w:rPr>
        <w:t xml:space="preserve">the </w:t>
      </w:r>
      <w:r w:rsidR="00BB54F2">
        <w:rPr>
          <w:rFonts w:ascii="Arial" w:hAnsi="Arial" w:cs="Arial"/>
          <w:b/>
          <w:bCs/>
        </w:rPr>
        <w:t>AEAD interface</w:t>
      </w:r>
      <w:r w:rsidR="00C23739">
        <w:rPr>
          <w:rFonts w:ascii="Arial" w:hAnsi="Arial" w:cs="Arial"/>
          <w:b/>
          <w:bCs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153D2C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B54F2">
        <w:rPr>
          <w:rFonts w:ascii="Arial" w:hAnsi="Arial" w:cs="Arial"/>
          <w:b/>
          <w:bCs/>
          <w:lang w:val="en-US"/>
        </w:rPr>
        <w:t>3.2</w:t>
      </w:r>
    </w:p>
    <w:p w14:paraId="1B0B435E" w14:textId="00F8C003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BB54F2" w:rsidRPr="00BB54F2">
        <w:rPr>
          <w:rFonts w:ascii="Arial" w:hAnsi="Arial" w:cs="Arial"/>
          <w:b/>
          <w:bCs/>
          <w:lang w:val="en-US"/>
        </w:rPr>
        <w:t>33.771</w:t>
      </w:r>
    </w:p>
    <w:p w14:paraId="1A2436E1" w14:textId="31105024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EA3998">
        <w:rPr>
          <w:rFonts w:ascii="Arial" w:hAnsi="Arial" w:cs="Arial"/>
          <w:b/>
          <w:bCs/>
          <w:lang w:val="en-US"/>
        </w:rPr>
        <w:t>1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3DC0EB6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2715616"/>
      <w:r w:rsidR="00BB54F2" w:rsidRPr="00BB54F2">
        <w:rPr>
          <w:rFonts w:ascii="Arial" w:hAnsi="Arial" w:cs="Arial"/>
          <w:b/>
          <w:bCs/>
          <w:lang w:val="en-US"/>
        </w:rPr>
        <w:t>FS_AEAD</w:t>
      </w:r>
      <w:bookmarkEnd w:id="0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F5C5F6A" w14:textId="77777777" w:rsidR="008768EC" w:rsidRPr="00B41E03" w:rsidRDefault="008768EC" w:rsidP="008768EC">
      <w:bookmarkStart w:id="1" w:name="_Hlk212715627"/>
      <w:r>
        <w:rPr>
          <w:rFonts w:hint="eastAsia"/>
          <w:lang w:eastAsia="zh-CN"/>
        </w:rPr>
        <w:t>K</w:t>
      </w:r>
      <w:r w:rsidRPr="00CB0442">
        <w:t>ey issue#</w:t>
      </w:r>
      <w:r>
        <w:t>2</w:t>
      </w:r>
      <w:r w:rsidRPr="00CB0442">
        <w:t xml:space="preserve"> on </w:t>
      </w:r>
      <w:r>
        <w:t xml:space="preserve">algorithm interface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addressed</w:t>
      </w:r>
      <w:r>
        <w:t xml:space="preserve"> by this solution. </w:t>
      </w:r>
      <w:bookmarkEnd w:id="1"/>
      <w:r>
        <w:t>The input and output parameters are clarified</w:t>
      </w:r>
      <w:r>
        <w:rPr>
          <w:lang w:eastAsia="zh-CN"/>
        </w:rPr>
        <w:t>.</w:t>
      </w:r>
      <w: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367900F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79DF35" w14:textId="21CA3FB3" w:rsidR="00334DAE" w:rsidRPr="00B41E03" w:rsidRDefault="00334DAE" w:rsidP="00334DAE">
      <w:bookmarkStart w:id="2" w:name="definitions"/>
      <w:bookmarkStart w:id="3" w:name="references"/>
      <w:bookmarkEnd w:id="2"/>
      <w:bookmarkEnd w:id="3"/>
      <w:r w:rsidRPr="00CB0442">
        <w:t>Th</w:t>
      </w:r>
      <w:r w:rsidR="00936355">
        <w:t>e changes will be shown on the non-redacted version.</w:t>
      </w:r>
    </w:p>
    <w:p w14:paraId="3809E7D8" w14:textId="2FB6EB26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="00936355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1996A" w14:textId="77777777" w:rsidR="009324F1" w:rsidRDefault="009324F1">
      <w:r>
        <w:separator/>
      </w:r>
    </w:p>
  </w:endnote>
  <w:endnote w:type="continuationSeparator" w:id="0">
    <w:p w14:paraId="7C9E90CE" w14:textId="77777777" w:rsidR="009324F1" w:rsidRDefault="0093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009CD" w14:textId="77777777" w:rsidR="009324F1" w:rsidRDefault="009324F1">
      <w:r>
        <w:separator/>
      </w:r>
    </w:p>
  </w:footnote>
  <w:footnote w:type="continuationSeparator" w:id="0">
    <w:p w14:paraId="2DE8FD84" w14:textId="77777777" w:rsidR="009324F1" w:rsidRDefault="00932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901F6"/>
    <w:rsid w:val="000B59EB"/>
    <w:rsid w:val="000B5E2E"/>
    <w:rsid w:val="000D081E"/>
    <w:rsid w:val="000D5959"/>
    <w:rsid w:val="0010504F"/>
    <w:rsid w:val="00122C81"/>
    <w:rsid w:val="00141EBC"/>
    <w:rsid w:val="00156190"/>
    <w:rsid w:val="001604A8"/>
    <w:rsid w:val="00166B81"/>
    <w:rsid w:val="00176AD9"/>
    <w:rsid w:val="001A4868"/>
    <w:rsid w:val="001B093A"/>
    <w:rsid w:val="001B4DCB"/>
    <w:rsid w:val="001C5CF1"/>
    <w:rsid w:val="002000EF"/>
    <w:rsid w:val="00213E94"/>
    <w:rsid w:val="00214B21"/>
    <w:rsid w:val="00214DF0"/>
    <w:rsid w:val="00217561"/>
    <w:rsid w:val="00233562"/>
    <w:rsid w:val="002474B7"/>
    <w:rsid w:val="00254B6F"/>
    <w:rsid w:val="00255FD9"/>
    <w:rsid w:val="00266561"/>
    <w:rsid w:val="002819F8"/>
    <w:rsid w:val="00287C53"/>
    <w:rsid w:val="002C7896"/>
    <w:rsid w:val="002D2DC9"/>
    <w:rsid w:val="002E5702"/>
    <w:rsid w:val="00334782"/>
    <w:rsid w:val="00334DAE"/>
    <w:rsid w:val="003B6A0D"/>
    <w:rsid w:val="003D0137"/>
    <w:rsid w:val="003E6C05"/>
    <w:rsid w:val="004054C1"/>
    <w:rsid w:val="0041457A"/>
    <w:rsid w:val="00416A94"/>
    <w:rsid w:val="004245C4"/>
    <w:rsid w:val="00425DB7"/>
    <w:rsid w:val="0044235F"/>
    <w:rsid w:val="004528A8"/>
    <w:rsid w:val="004721C0"/>
    <w:rsid w:val="00474F40"/>
    <w:rsid w:val="004A28D7"/>
    <w:rsid w:val="004B5CE1"/>
    <w:rsid w:val="004C5DE5"/>
    <w:rsid w:val="004E2F92"/>
    <w:rsid w:val="0051513A"/>
    <w:rsid w:val="0051688C"/>
    <w:rsid w:val="005513FC"/>
    <w:rsid w:val="00587CB1"/>
    <w:rsid w:val="00590C98"/>
    <w:rsid w:val="005D1889"/>
    <w:rsid w:val="005F3BBF"/>
    <w:rsid w:val="00610FC8"/>
    <w:rsid w:val="00631DFE"/>
    <w:rsid w:val="00634E76"/>
    <w:rsid w:val="00653E2A"/>
    <w:rsid w:val="00655582"/>
    <w:rsid w:val="00675AD2"/>
    <w:rsid w:val="0068753A"/>
    <w:rsid w:val="0069541A"/>
    <w:rsid w:val="006A0452"/>
    <w:rsid w:val="006A0961"/>
    <w:rsid w:val="006A11C9"/>
    <w:rsid w:val="006B0D0A"/>
    <w:rsid w:val="006E7B7D"/>
    <w:rsid w:val="00702824"/>
    <w:rsid w:val="00717211"/>
    <w:rsid w:val="007520D0"/>
    <w:rsid w:val="007740DC"/>
    <w:rsid w:val="00780A06"/>
    <w:rsid w:val="00785301"/>
    <w:rsid w:val="00793D77"/>
    <w:rsid w:val="0080601C"/>
    <w:rsid w:val="0082707E"/>
    <w:rsid w:val="00840D4F"/>
    <w:rsid w:val="008629F2"/>
    <w:rsid w:val="008639E3"/>
    <w:rsid w:val="008768EC"/>
    <w:rsid w:val="00877137"/>
    <w:rsid w:val="0088549C"/>
    <w:rsid w:val="00892E55"/>
    <w:rsid w:val="008B4AAF"/>
    <w:rsid w:val="008D412A"/>
    <w:rsid w:val="008D537A"/>
    <w:rsid w:val="008D7298"/>
    <w:rsid w:val="008E168B"/>
    <w:rsid w:val="008E51DB"/>
    <w:rsid w:val="0090150C"/>
    <w:rsid w:val="00907E1D"/>
    <w:rsid w:val="009158D2"/>
    <w:rsid w:val="009255E7"/>
    <w:rsid w:val="009324F1"/>
    <w:rsid w:val="00936355"/>
    <w:rsid w:val="0094416E"/>
    <w:rsid w:val="0097732A"/>
    <w:rsid w:val="00982BA7"/>
    <w:rsid w:val="00994FAA"/>
    <w:rsid w:val="009A21B0"/>
    <w:rsid w:val="00A34787"/>
    <w:rsid w:val="00A41382"/>
    <w:rsid w:val="00A730DE"/>
    <w:rsid w:val="00A739DD"/>
    <w:rsid w:val="00A97832"/>
    <w:rsid w:val="00AA3DBE"/>
    <w:rsid w:val="00AA7E59"/>
    <w:rsid w:val="00AB100A"/>
    <w:rsid w:val="00AB2ECB"/>
    <w:rsid w:val="00AB67D2"/>
    <w:rsid w:val="00AC17B2"/>
    <w:rsid w:val="00AE35AD"/>
    <w:rsid w:val="00B018C7"/>
    <w:rsid w:val="00B1513B"/>
    <w:rsid w:val="00B20F8E"/>
    <w:rsid w:val="00B23B4F"/>
    <w:rsid w:val="00B41104"/>
    <w:rsid w:val="00B41E03"/>
    <w:rsid w:val="00B570A3"/>
    <w:rsid w:val="00B65FD6"/>
    <w:rsid w:val="00B825AB"/>
    <w:rsid w:val="00B9629C"/>
    <w:rsid w:val="00BA4BE2"/>
    <w:rsid w:val="00BB54F2"/>
    <w:rsid w:val="00BC254B"/>
    <w:rsid w:val="00BD1620"/>
    <w:rsid w:val="00BE72EA"/>
    <w:rsid w:val="00BF3721"/>
    <w:rsid w:val="00C171B7"/>
    <w:rsid w:val="00C23739"/>
    <w:rsid w:val="00C53CF8"/>
    <w:rsid w:val="00C601CB"/>
    <w:rsid w:val="00C61A31"/>
    <w:rsid w:val="00C62F19"/>
    <w:rsid w:val="00C86F41"/>
    <w:rsid w:val="00C87441"/>
    <w:rsid w:val="00C93D83"/>
    <w:rsid w:val="00C96391"/>
    <w:rsid w:val="00CB0442"/>
    <w:rsid w:val="00CB1263"/>
    <w:rsid w:val="00CC2A1C"/>
    <w:rsid w:val="00CC4471"/>
    <w:rsid w:val="00CC4D1A"/>
    <w:rsid w:val="00CE1432"/>
    <w:rsid w:val="00D00491"/>
    <w:rsid w:val="00D011B4"/>
    <w:rsid w:val="00D07287"/>
    <w:rsid w:val="00D23370"/>
    <w:rsid w:val="00D318B2"/>
    <w:rsid w:val="00D406DA"/>
    <w:rsid w:val="00D55FB4"/>
    <w:rsid w:val="00D66B0E"/>
    <w:rsid w:val="00D875AF"/>
    <w:rsid w:val="00D91D38"/>
    <w:rsid w:val="00D95C4B"/>
    <w:rsid w:val="00DA4235"/>
    <w:rsid w:val="00DB3ED4"/>
    <w:rsid w:val="00DE54AE"/>
    <w:rsid w:val="00DE69C8"/>
    <w:rsid w:val="00DF7896"/>
    <w:rsid w:val="00E1464D"/>
    <w:rsid w:val="00E1480C"/>
    <w:rsid w:val="00E25D01"/>
    <w:rsid w:val="00E5103C"/>
    <w:rsid w:val="00E54C0A"/>
    <w:rsid w:val="00E84160"/>
    <w:rsid w:val="00E9525E"/>
    <w:rsid w:val="00EA2E1C"/>
    <w:rsid w:val="00EA3998"/>
    <w:rsid w:val="00EB20D4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BE72E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68753A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DefaultParagraphFont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2025-11-10T06:44:00Z</dcterms:created>
  <dcterms:modified xsi:type="dcterms:W3CDTF">2025-11-10T08:58:00Z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